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D617E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ASTON</w:t>
      </w:r>
      <w:r>
        <w:rPr>
          <w:rFonts w:ascii="Times New Roman" w:hAnsi="Times New Roman" w:cs="Times New Roman"/>
          <w:sz w:val="24"/>
          <w:szCs w:val="24"/>
        </w:rPr>
        <w:t xml:space="preserve">     (fl.1405)</w:t>
      </w:r>
    </w:p>
    <w:p w14:paraId="63620A12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293293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609AC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Deddington, </w:t>
      </w:r>
    </w:p>
    <w:p w14:paraId="172DBDEA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the lands of the late James Butler, Earl of Ormond(q.v.).</w:t>
      </w:r>
    </w:p>
    <w:p w14:paraId="50DB76D9" w14:textId="58BB4E05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21-261)</w:t>
      </w:r>
    </w:p>
    <w:p w14:paraId="1B55BBFB" w14:textId="77777777" w:rsidR="00D41D57" w:rsidRDefault="00D41D57" w:rsidP="00D41D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Deddington,</w:t>
      </w:r>
    </w:p>
    <w:p w14:paraId="43193D69" w14:textId="77777777" w:rsidR="00D41D57" w:rsidRDefault="00D41D57" w:rsidP="00D41D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Oxfordshire, into lands of John Butler, Earl of Ormond(q.v.).</w:t>
      </w:r>
    </w:p>
    <w:p w14:paraId="3A55CBF2" w14:textId="77777777" w:rsidR="00D41D57" w:rsidRDefault="00D41D57" w:rsidP="00D41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19-323A)</w:t>
      </w:r>
    </w:p>
    <w:p w14:paraId="24ACFC3F" w14:textId="77777777" w:rsidR="00D41D57" w:rsidRDefault="00D41D57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6B4F8E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7C391" w14:textId="77777777" w:rsidR="00320604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6685F" w14:textId="6B550999" w:rsidR="00DD5B8A" w:rsidRDefault="00320604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14:paraId="385E2945" w14:textId="44ED4C83" w:rsidR="00D41D57" w:rsidRPr="00320604" w:rsidRDefault="00D41D57" w:rsidP="00320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sectPr w:rsidR="00D41D57" w:rsidRPr="003206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BD68" w14:textId="77777777" w:rsidR="00320604" w:rsidRDefault="00320604" w:rsidP="00564E3C">
      <w:pPr>
        <w:spacing w:after="0" w:line="240" w:lineRule="auto"/>
      </w:pPr>
      <w:r>
        <w:separator/>
      </w:r>
    </w:p>
  </w:endnote>
  <w:endnote w:type="continuationSeparator" w:id="0">
    <w:p w14:paraId="0F65F3CB" w14:textId="77777777" w:rsidR="00320604" w:rsidRDefault="003206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C4B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F366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1D57">
      <w:rPr>
        <w:rFonts w:ascii="Times New Roman" w:hAnsi="Times New Roman" w:cs="Times New Roman"/>
        <w:noProof/>
        <w:sz w:val="24"/>
        <w:szCs w:val="24"/>
      </w:rPr>
      <w:t>28 May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0694507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DBFB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BE0F" w14:textId="77777777" w:rsidR="00320604" w:rsidRDefault="00320604" w:rsidP="00564E3C">
      <w:pPr>
        <w:spacing w:after="0" w:line="240" w:lineRule="auto"/>
      </w:pPr>
      <w:r>
        <w:separator/>
      </w:r>
    </w:p>
  </w:footnote>
  <w:footnote w:type="continuationSeparator" w:id="0">
    <w:p w14:paraId="24C35821" w14:textId="77777777" w:rsidR="00320604" w:rsidRDefault="003206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D000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AC15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E4078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604"/>
    <w:rsid w:val="00320604"/>
    <w:rsid w:val="00372DC6"/>
    <w:rsid w:val="00564E3C"/>
    <w:rsid w:val="0064591D"/>
    <w:rsid w:val="00D41D5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933D1"/>
  <w15:chartTrackingRefBased/>
  <w15:docId w15:val="{A8E546B8-82A4-4E03-84BA-C050712A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2016-02-19T20:18:00Z</dcterms:created>
  <dcterms:modified xsi:type="dcterms:W3CDTF">2021-05-28T08:50:00Z</dcterms:modified>
</cp:coreProperties>
</file>